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C87BE" w14:textId="1D0DC356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B234F8" w14:paraId="45042F51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123BFD2" w14:textId="7547BFA9" w:rsidR="005F18C1" w:rsidRDefault="005F18C1" w:rsidP="005F18C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ΕΙΔΟΣ: </w:t>
            </w:r>
            <w:r w:rsidRPr="005F18C1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ΓΕΩΠΟΝΙΑΣ  &amp; ΑΓΡΟΤΕΧΝΟΛΟΓΙΑΣ-7</w:t>
            </w:r>
          </w:p>
          <w:p w14:paraId="13808893" w14:textId="1CC5927D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FE7CCC" w:rsidRPr="00FE7CC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Νήματα Εκτυπωτή Τρισδιάστατης Εκτύπωσης  TPU </w:t>
            </w:r>
          </w:p>
        </w:tc>
      </w:tr>
      <w:tr w:rsidR="008D329F" w:rsidRPr="008D329F" w14:paraId="0212C108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4C980DF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005BB66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970B3A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53A8F6A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40AEC2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0A5A9B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84051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7C4B54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06C294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07989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19EB5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2998A090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E6CD6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07B4F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59EEC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CECAA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E42F4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9105988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5F547CF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474BFD75" w14:textId="632BF6A9" w:rsidR="008D329F" w:rsidRPr="00FE7CCC" w:rsidRDefault="00FE7CC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TPU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ΥΛΙΚΌ </w:t>
            </w:r>
          </w:p>
        </w:tc>
        <w:tc>
          <w:tcPr>
            <w:tcW w:w="1080" w:type="dxa"/>
            <w:vAlign w:val="center"/>
            <w:hideMark/>
          </w:tcPr>
          <w:p w14:paraId="49473B8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CC3BB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C0D66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0003CA8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347B6B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1383036" w14:textId="399D4661" w:rsidR="008D329F" w:rsidRPr="00FE7CCC" w:rsidRDefault="00FE7CC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ΔΙΑΜΕΤΡΟΣ ΝΗΜΑΤΟΣ 1.75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MM</w:t>
            </w:r>
          </w:p>
        </w:tc>
        <w:tc>
          <w:tcPr>
            <w:tcW w:w="1080" w:type="dxa"/>
            <w:vAlign w:val="center"/>
            <w:hideMark/>
          </w:tcPr>
          <w:p w14:paraId="139E834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31E13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3EF579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57C70DB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6423DC2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4EC1F6A6" w14:textId="46E2D1B8" w:rsidR="008D329F" w:rsidRPr="00775EB2" w:rsidRDefault="00775EB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ΧΡΩΜΑ </w:t>
            </w:r>
            <w:r w:rsidR="006B3C5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ΝΗΜΑΤΟΣ </w:t>
            </w:r>
            <w:r w:rsidR="00EB3F6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ΜΑΥΡΟ</w:t>
            </w:r>
          </w:p>
        </w:tc>
        <w:tc>
          <w:tcPr>
            <w:tcW w:w="1080" w:type="dxa"/>
            <w:vAlign w:val="center"/>
            <w:hideMark/>
          </w:tcPr>
          <w:p w14:paraId="02200B6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2626B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4B381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5B00D8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2025B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5F7C0998" w14:textId="1D51278E" w:rsidR="008D329F" w:rsidRPr="008D329F" w:rsidRDefault="00DE018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ΒΑΡΟΣ 1 ΚΙΛΟ</w:t>
            </w:r>
          </w:p>
        </w:tc>
        <w:tc>
          <w:tcPr>
            <w:tcW w:w="1080" w:type="dxa"/>
            <w:vAlign w:val="center"/>
            <w:hideMark/>
          </w:tcPr>
          <w:p w14:paraId="348907E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801E4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BAE38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C76C075" w14:textId="77777777" w:rsidTr="006133F9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7E046CB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0ACC16A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</w:tcPr>
          <w:p w14:paraId="528ED578" w14:textId="680D55C2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CA048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C0F92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A7FC91B" w14:textId="77777777" w:rsidTr="006133F9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2C225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5D13D6F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</w:tcPr>
          <w:p w14:paraId="5D2B6008" w14:textId="629FEB83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40FEE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24209D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1C49417E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352E8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3EAA77D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CC4EE7E" w14:textId="56B8108E" w:rsidR="008D329F" w:rsidRPr="008D329F" w:rsidRDefault="005F18C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FE1A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4556D2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E80F360" w14:textId="01D4090B" w:rsidR="00D475FA" w:rsidRDefault="00D475FA" w:rsidP="00486DD0">
      <w:pPr>
        <w:spacing w:after="80" w:line="256" w:lineRule="auto"/>
        <w:jc w:val="left"/>
        <w:rPr>
          <w:rFonts w:ascii="Tahoma" w:hAnsi="Tahoma" w:cs="Tahoma"/>
          <w:color w:val="000000"/>
          <w:sz w:val="18"/>
          <w:szCs w:val="18"/>
          <w:lang w:val="el-GR" w:eastAsia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5F18C1" w:rsidRPr="000A7E76" w14:paraId="0EC11AA9" w14:textId="77777777" w:rsidTr="00BD2452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B6E5E8D" w14:textId="6AA042F5" w:rsidR="005F18C1" w:rsidRPr="005F18C1" w:rsidRDefault="005F18C1" w:rsidP="005F18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F18C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ΓΕΩΠΟΝΙΑΣ  &amp; ΑΓΡΟΤΕΧΝΟΛΟΓΙΑΣ-8</w:t>
            </w:r>
          </w:p>
          <w:p w14:paraId="013FFC5D" w14:textId="054B7905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FE7CC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Νήματα Εκτυπωτή Τρισδιάστατης Εκτύπωσης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BS</w:t>
            </w:r>
            <w:r w:rsidRPr="00FE7CC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5F18C1" w:rsidRPr="008D329F" w14:paraId="470CCE7E" w14:textId="77777777" w:rsidTr="00BD2452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1287294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27C06B0D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1BD7944D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3860FD24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7BDC21E2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5F18C1" w:rsidRPr="008D329F" w14:paraId="6EED7873" w14:textId="77777777" w:rsidTr="00BD2452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5A871F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8FE97D1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A12E173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15FDF48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6059338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5F18C1" w:rsidRPr="008D329F" w14:paraId="5BE61524" w14:textId="77777777" w:rsidTr="00BD2452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732BAF5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03B0120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A70456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C5E3DAB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670AE92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F18C1" w:rsidRPr="008D329F" w14:paraId="6584EBE1" w14:textId="77777777" w:rsidTr="00BD2452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24C5FAE5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A36DD7C" w14:textId="77777777" w:rsidR="005F18C1" w:rsidRPr="00FE7CCC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ABS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ΥΛΙΚΌ </w:t>
            </w:r>
          </w:p>
        </w:tc>
        <w:tc>
          <w:tcPr>
            <w:tcW w:w="1080" w:type="dxa"/>
            <w:vAlign w:val="center"/>
            <w:hideMark/>
          </w:tcPr>
          <w:p w14:paraId="05DBC407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AFBFC2F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0068765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F18C1" w:rsidRPr="008D329F" w14:paraId="0CAE4B9C" w14:textId="77777777" w:rsidTr="00BD2452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375A0DCD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14D03D01" w14:textId="77777777" w:rsidR="005F18C1" w:rsidRPr="00FE7CCC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ΔΙΑΜΕΤΡΟΣ ΝΗΜΑΤΟΣ 1.75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MM</w:t>
            </w:r>
          </w:p>
        </w:tc>
        <w:tc>
          <w:tcPr>
            <w:tcW w:w="1080" w:type="dxa"/>
            <w:vAlign w:val="center"/>
            <w:hideMark/>
          </w:tcPr>
          <w:p w14:paraId="13C10670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F20BD91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6155D6F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F18C1" w:rsidRPr="008D329F" w14:paraId="1D614A90" w14:textId="77777777" w:rsidTr="00BD2452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159762CF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6BB66F72" w14:textId="77777777" w:rsidR="005F18C1" w:rsidRPr="006B3C56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ΧΡΩΜΑ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NHMA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ΤΟΣ ΛΕΥΚΟ</w:t>
            </w:r>
          </w:p>
        </w:tc>
        <w:tc>
          <w:tcPr>
            <w:tcW w:w="1080" w:type="dxa"/>
            <w:vAlign w:val="center"/>
            <w:hideMark/>
          </w:tcPr>
          <w:p w14:paraId="50DE56DC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CB705DE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690E96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F18C1" w:rsidRPr="008D329F" w14:paraId="5086390E" w14:textId="77777777" w:rsidTr="00BD2452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8764763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2C9D68F9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ΒΑΡΟΣ 1 ΚΙΛΟ</w:t>
            </w:r>
          </w:p>
        </w:tc>
        <w:tc>
          <w:tcPr>
            <w:tcW w:w="1080" w:type="dxa"/>
            <w:vAlign w:val="center"/>
            <w:hideMark/>
          </w:tcPr>
          <w:p w14:paraId="2DD0E14A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15F9CA3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C09015E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F18C1" w:rsidRPr="008D329F" w14:paraId="62D1EC2A" w14:textId="77777777" w:rsidTr="00BD2452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4847B9FC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02B6C19B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</w:tcPr>
          <w:p w14:paraId="382E0E9B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9F32C19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0EF991E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F18C1" w:rsidRPr="008D329F" w14:paraId="58407659" w14:textId="77777777" w:rsidTr="00BD2452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A5DE00D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6E690F90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</w:tcPr>
          <w:p w14:paraId="4F86F408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74CC654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7613BD1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5F18C1" w:rsidRPr="008D329F" w14:paraId="36509A52" w14:textId="77777777" w:rsidTr="00BD2452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C0921BA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455FBDE7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05051EE3" w14:textId="71CEF37E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07EA762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5E827EE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E6B8CB7" w14:textId="2B600FCD" w:rsidR="005F18C1" w:rsidRDefault="005F18C1" w:rsidP="00486DD0">
      <w:pPr>
        <w:spacing w:after="80" w:line="256" w:lineRule="auto"/>
        <w:jc w:val="left"/>
        <w:rPr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5F18C1" w:rsidRPr="00785055" w14:paraId="7D25C14F" w14:textId="77777777" w:rsidTr="00BD2452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2B597A9F" w14:textId="653750DE" w:rsidR="005F18C1" w:rsidRPr="005F18C1" w:rsidRDefault="005F18C1" w:rsidP="005F18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F18C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ΓΕΩΠΟΝΙΑΣ  &amp; ΑΓΡΟΤΕΧΝΟΛΟΓΙΑΣ-9</w:t>
            </w:r>
          </w:p>
          <w:p w14:paraId="47C574FC" w14:textId="7B9F5A55" w:rsidR="005F18C1" w:rsidRPr="00E95A8C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FE7CC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Νήματα Εκτυπωτή Τρισδιάστατης Εκτύπωσης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P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ET</w:t>
            </w:r>
            <w:r w:rsidRPr="00E95A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GF</w:t>
            </w:r>
          </w:p>
        </w:tc>
      </w:tr>
      <w:tr w:rsidR="005F18C1" w:rsidRPr="008D329F" w14:paraId="799E7220" w14:textId="77777777" w:rsidTr="00BD2452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C75E4C4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41D610CA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4C4EEA34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A7B980C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284BEF4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5F18C1" w:rsidRPr="008D329F" w14:paraId="4F5F77A8" w14:textId="77777777" w:rsidTr="00BD2452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E8D2D82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917C60C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0156A77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0A2223D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7082AD1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5F18C1" w:rsidRPr="008D329F" w14:paraId="22DB14C7" w14:textId="77777777" w:rsidTr="00BD2452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1C7E38CE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1560955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CB0DB31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7D5D46C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143031C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F18C1" w:rsidRPr="008D329F" w14:paraId="5AD44631" w14:textId="77777777" w:rsidTr="00BD2452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49B8D455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2B6AA01" w14:textId="77777777" w:rsidR="005F18C1" w:rsidRPr="00FE7CCC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PET GF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ΥΛΙΚΌ </w:t>
            </w:r>
          </w:p>
        </w:tc>
        <w:tc>
          <w:tcPr>
            <w:tcW w:w="1080" w:type="dxa"/>
            <w:vAlign w:val="center"/>
            <w:hideMark/>
          </w:tcPr>
          <w:p w14:paraId="44A4BC22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ED24109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315EA8E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F18C1" w:rsidRPr="008D329F" w14:paraId="4090558F" w14:textId="77777777" w:rsidTr="00BD2452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C95A244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337EC3BA" w14:textId="77777777" w:rsidR="005F18C1" w:rsidRPr="00FE7CCC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ΔΙΑΜΕΤΡΟΣ ΝΗΜΑΤΟΣ 1.75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MM</w:t>
            </w:r>
          </w:p>
        </w:tc>
        <w:tc>
          <w:tcPr>
            <w:tcW w:w="1080" w:type="dxa"/>
            <w:vAlign w:val="center"/>
            <w:hideMark/>
          </w:tcPr>
          <w:p w14:paraId="212772D1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16C70E7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8341181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F18C1" w:rsidRPr="008D329F" w14:paraId="316AACEB" w14:textId="77777777" w:rsidTr="00BD2452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C2F3021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9565262" w14:textId="77777777" w:rsidR="005F18C1" w:rsidRPr="00C44245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ΧΡΩΜΑ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NHMA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ΤΟΣ ΜΑΥΡΟ</w:t>
            </w:r>
          </w:p>
        </w:tc>
        <w:tc>
          <w:tcPr>
            <w:tcW w:w="1080" w:type="dxa"/>
            <w:vAlign w:val="center"/>
            <w:hideMark/>
          </w:tcPr>
          <w:p w14:paraId="3FA33EC3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4AB8B6A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41053C5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F18C1" w:rsidRPr="008D329F" w14:paraId="2A3E86EA" w14:textId="77777777" w:rsidTr="00BD2452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478930D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00AE5835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ΒΑΡΟΣ 1 ΚΙΛΟ</w:t>
            </w:r>
          </w:p>
        </w:tc>
        <w:tc>
          <w:tcPr>
            <w:tcW w:w="1080" w:type="dxa"/>
            <w:vAlign w:val="center"/>
            <w:hideMark/>
          </w:tcPr>
          <w:p w14:paraId="3B7A8DBF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79C9D78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E51FC07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F18C1" w:rsidRPr="008D329F" w14:paraId="1261C10C" w14:textId="77777777" w:rsidTr="00BD2452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3BCA87EA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63CCEBBB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</w:tcPr>
          <w:p w14:paraId="477C48F6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07F204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9DC4576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F18C1" w:rsidRPr="008D329F" w14:paraId="44D52C03" w14:textId="77777777" w:rsidTr="00BD2452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4B37A288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30630596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</w:tcPr>
          <w:p w14:paraId="61DA1E96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7D44B32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6556373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5F18C1" w:rsidRPr="008D329F" w14:paraId="78BAAA34" w14:textId="77777777" w:rsidTr="00BD2452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41064508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28932ADC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30E0036E" w14:textId="0F0303BE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CF04DB5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9E1DBD0" w14:textId="77777777" w:rsidR="005F18C1" w:rsidRPr="008D329F" w:rsidRDefault="005F18C1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1F4AFC06" w14:textId="01B33EDC" w:rsidR="005F18C1" w:rsidRDefault="005F18C1" w:rsidP="00486DD0">
      <w:pPr>
        <w:spacing w:after="80" w:line="256" w:lineRule="auto"/>
        <w:jc w:val="left"/>
        <w:rPr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5E63E0" w:rsidRPr="0029548E" w14:paraId="01A334C1" w14:textId="77777777" w:rsidTr="00BD2452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0BCDA26C" w14:textId="3D9FF707" w:rsidR="005E63E0" w:rsidRPr="005F18C1" w:rsidRDefault="005E63E0" w:rsidP="005E63E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F18C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ΓΕΩΠΟΝΙΑΣ  &amp; ΑΓΡΟΤΕΧΝΟΛΟΓΙΑΣ-10</w:t>
            </w:r>
          </w:p>
          <w:p w14:paraId="3C6ECC5F" w14:textId="632489F7" w:rsidR="005E63E0" w:rsidRPr="00C65F88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FE7CC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Νήματα Εκτυπωτή Τρισδιάστατης Εκτύπωσης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NYLON</w:t>
            </w:r>
            <w:r w:rsidRPr="00C65F8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CARBON</w:t>
            </w:r>
            <w:r w:rsidRPr="00C65F8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FIBER</w:t>
            </w:r>
          </w:p>
        </w:tc>
      </w:tr>
      <w:tr w:rsidR="005E63E0" w:rsidRPr="008D329F" w14:paraId="30406726" w14:textId="77777777" w:rsidTr="00BD2452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D2B743A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3716C40B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7F6B9975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5DEB17EF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F022489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5E63E0" w:rsidRPr="008D329F" w14:paraId="4F5AD08F" w14:textId="77777777" w:rsidTr="00BD2452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1C1EC4E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7933B75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65CF083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683B8EB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659D55A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5E63E0" w:rsidRPr="008D329F" w14:paraId="3C0DF837" w14:textId="77777777" w:rsidTr="00BD2452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9FFE93F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9A3F3ED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1D17D00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CB541CB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0A9C596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E63E0" w:rsidRPr="008D329F" w14:paraId="2C1887C8" w14:textId="77777777" w:rsidTr="00BD2452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EF81F08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0FCB79EF" w14:textId="77777777" w:rsidR="005E63E0" w:rsidRPr="00FE7CCC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ΥΛΙΚΌ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NYLON CARBON FIBER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080" w:type="dxa"/>
            <w:vAlign w:val="center"/>
            <w:hideMark/>
          </w:tcPr>
          <w:p w14:paraId="0C117B67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5B7CD07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7413845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E63E0" w:rsidRPr="008D329F" w14:paraId="33C5A4A9" w14:textId="77777777" w:rsidTr="00BD2452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441DDFE5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49231EAB" w14:textId="77777777" w:rsidR="005E63E0" w:rsidRPr="00FE7CCC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ΔΙΑΜΕΤΡΟΣ ΝΗΜΑΤΟΣ 1.75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MM</w:t>
            </w:r>
          </w:p>
        </w:tc>
        <w:tc>
          <w:tcPr>
            <w:tcW w:w="1080" w:type="dxa"/>
            <w:vAlign w:val="center"/>
            <w:hideMark/>
          </w:tcPr>
          <w:p w14:paraId="635C7517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D04CD91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C4F2830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E63E0" w:rsidRPr="008D329F" w14:paraId="2CDF80EC" w14:textId="77777777" w:rsidTr="00BD2452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404ABE89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0E7C7121" w14:textId="77777777" w:rsidR="005E63E0" w:rsidRPr="00070EC0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ΧΡΩΜΑ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NHMA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ΤΟΣ ΜΑΥΡΟ</w:t>
            </w:r>
          </w:p>
        </w:tc>
        <w:tc>
          <w:tcPr>
            <w:tcW w:w="1080" w:type="dxa"/>
            <w:vAlign w:val="center"/>
            <w:hideMark/>
          </w:tcPr>
          <w:p w14:paraId="570CACEB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C529A7A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7FCEB66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E63E0" w:rsidRPr="008D329F" w14:paraId="5F21C558" w14:textId="77777777" w:rsidTr="00BD2452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561A18C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5D7F3A18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ΒΑΡΟΣ 1 ΚΙΛΟ</w:t>
            </w:r>
          </w:p>
        </w:tc>
        <w:tc>
          <w:tcPr>
            <w:tcW w:w="1080" w:type="dxa"/>
            <w:vAlign w:val="center"/>
            <w:hideMark/>
          </w:tcPr>
          <w:p w14:paraId="74E49A6F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1058DDD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D1FFC60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E63E0" w:rsidRPr="008D329F" w14:paraId="26C267B9" w14:textId="77777777" w:rsidTr="00BD2452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2D9C9770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6B6A6EB0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</w:tcPr>
          <w:p w14:paraId="6D254F52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B60E085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E921F2A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E63E0" w:rsidRPr="008D329F" w14:paraId="02F8C1EB" w14:textId="77777777" w:rsidTr="00BD2452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B11F967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4B99AC0D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</w:tcPr>
          <w:p w14:paraId="616A3B13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3692543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3C7619E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5E63E0" w:rsidRPr="008D329F" w14:paraId="32448B89" w14:textId="77777777" w:rsidTr="00BD2452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C340DD8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1403D72A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72621982" w14:textId="627B0EE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879735C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64B4FE3" w14:textId="77777777" w:rsidR="005E63E0" w:rsidRPr="008D329F" w:rsidRDefault="005E63E0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547F1F30" w14:textId="25F7A98F" w:rsidR="005F18C1" w:rsidRDefault="005F18C1" w:rsidP="00486DD0">
      <w:pPr>
        <w:spacing w:after="80" w:line="256" w:lineRule="auto"/>
        <w:jc w:val="left"/>
        <w:rPr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5554E8" w:rsidRPr="00476074" w14:paraId="1C8ED748" w14:textId="77777777" w:rsidTr="00BD2452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000D7BFC" w14:textId="77777777" w:rsidR="005554E8" w:rsidRDefault="005554E8" w:rsidP="005554E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554E8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ΤΜΗΜΑ ΓΕΩΠΟΝΙΑΣ  &amp; ΑΓΡΟΤΕΧΝΟΛΟΓΙΑΣ-11</w:t>
            </w:r>
          </w:p>
          <w:p w14:paraId="314E1BD7" w14:textId="2ECE0377" w:rsidR="005554E8" w:rsidRPr="00C65F88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FE7CC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Νήματα Εκτυπωτή Τρισδιάστατης Εκτύπωσης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PLA</w:t>
            </w:r>
          </w:p>
        </w:tc>
      </w:tr>
      <w:tr w:rsidR="005554E8" w:rsidRPr="008D329F" w14:paraId="3CD0CBF4" w14:textId="77777777" w:rsidTr="00BD2452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EE5A645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3B2878FD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1AB6462C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5DAECBAB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5C8361E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5554E8" w:rsidRPr="008D329F" w14:paraId="299D1896" w14:textId="77777777" w:rsidTr="00BD2452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12D2C2E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D04A0B4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595D184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F936A4C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561F266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5554E8" w:rsidRPr="008D329F" w14:paraId="064172B5" w14:textId="77777777" w:rsidTr="00BD2452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AC4EAB1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F6C449E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79143B5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ADF3638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02FD66A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554E8" w:rsidRPr="008D329F" w14:paraId="6D98BB2E" w14:textId="77777777" w:rsidTr="00BD2452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7DA4733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BEA20E8" w14:textId="77777777" w:rsidR="005554E8" w:rsidRPr="00FE7CCC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ΥΛΙΚΌ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PLA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080" w:type="dxa"/>
            <w:vAlign w:val="center"/>
            <w:hideMark/>
          </w:tcPr>
          <w:p w14:paraId="4FFD32A8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8D30B9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692ECF2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554E8" w:rsidRPr="008D329F" w14:paraId="62218BD0" w14:textId="77777777" w:rsidTr="00BD2452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751C78E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37613F2B" w14:textId="77777777" w:rsidR="005554E8" w:rsidRPr="00FE7CCC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ΔΙΑΜΕΤΡΟΣ ΝΗΜΑΤΟΣ 1.75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MM</w:t>
            </w:r>
          </w:p>
        </w:tc>
        <w:tc>
          <w:tcPr>
            <w:tcW w:w="1080" w:type="dxa"/>
            <w:vAlign w:val="center"/>
            <w:hideMark/>
          </w:tcPr>
          <w:p w14:paraId="28C13162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6905180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9934742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554E8" w:rsidRPr="008D329F" w14:paraId="5C163AD5" w14:textId="77777777" w:rsidTr="00BD2452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3BFD866D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081AD19A" w14:textId="77777777" w:rsidR="005554E8" w:rsidRPr="00D475FA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ΧΡΩΜΑ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NHMA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ΤΟΣ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KOKKINO</w:t>
            </w:r>
          </w:p>
        </w:tc>
        <w:tc>
          <w:tcPr>
            <w:tcW w:w="1080" w:type="dxa"/>
            <w:vAlign w:val="center"/>
            <w:hideMark/>
          </w:tcPr>
          <w:p w14:paraId="07E7B7CC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F82BF16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E98EC0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554E8" w:rsidRPr="008D329F" w14:paraId="08A87ECF" w14:textId="77777777" w:rsidTr="00BD2452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BDBEA79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EBF0FC8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ΒΑΡΟΣ 1 ΚΙΛΟ</w:t>
            </w:r>
          </w:p>
        </w:tc>
        <w:tc>
          <w:tcPr>
            <w:tcW w:w="1080" w:type="dxa"/>
            <w:vAlign w:val="center"/>
            <w:hideMark/>
          </w:tcPr>
          <w:p w14:paraId="22CD2DBF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460B3CE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CDEC13F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554E8" w:rsidRPr="008D329F" w14:paraId="518BBBE3" w14:textId="77777777" w:rsidTr="00BD2452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4315747C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2922961C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</w:tcPr>
          <w:p w14:paraId="2EE57A94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49C4167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985EAC0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554E8" w:rsidRPr="008D329F" w14:paraId="1EA6F635" w14:textId="77777777" w:rsidTr="00BD2452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8B3E221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27F7170F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</w:tcPr>
          <w:p w14:paraId="4D3C52B8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E3E467F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6232DF5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5554E8" w:rsidRPr="008D329F" w14:paraId="39B737E6" w14:textId="77777777" w:rsidTr="00BD2452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6401FCE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6510DF6D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3583E46" w14:textId="708EF5D8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B59EFEC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4563189" w14:textId="77777777" w:rsidR="005554E8" w:rsidRPr="008D329F" w:rsidRDefault="005554E8" w:rsidP="00BD24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29308D2C" w14:textId="41E52132" w:rsidR="005E63E0" w:rsidRDefault="005E63E0" w:rsidP="005D3EDB">
      <w:pPr>
        <w:spacing w:after="80" w:line="256" w:lineRule="auto"/>
        <w:jc w:val="left"/>
        <w:rPr>
          <w:lang w:val="el-GR"/>
        </w:rPr>
      </w:pPr>
      <w:bookmarkStart w:id="0" w:name="_GoBack"/>
      <w:bookmarkEnd w:id="0"/>
    </w:p>
    <w:sectPr w:rsidR="005E63E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70EC0"/>
    <w:rsid w:val="000E333F"/>
    <w:rsid w:val="00115F5C"/>
    <w:rsid w:val="001B1EFD"/>
    <w:rsid w:val="00207A7A"/>
    <w:rsid w:val="0024151E"/>
    <w:rsid w:val="002C5B52"/>
    <w:rsid w:val="00403E00"/>
    <w:rsid w:val="00415C3E"/>
    <w:rsid w:val="00486DD0"/>
    <w:rsid w:val="004B5277"/>
    <w:rsid w:val="005554E8"/>
    <w:rsid w:val="005D3EDB"/>
    <w:rsid w:val="005E63E0"/>
    <w:rsid w:val="005F18C1"/>
    <w:rsid w:val="005F3B0C"/>
    <w:rsid w:val="006133F9"/>
    <w:rsid w:val="00636BF5"/>
    <w:rsid w:val="00676112"/>
    <w:rsid w:val="006B3C56"/>
    <w:rsid w:val="006F6867"/>
    <w:rsid w:val="00775EB2"/>
    <w:rsid w:val="007C3968"/>
    <w:rsid w:val="00812597"/>
    <w:rsid w:val="008206EB"/>
    <w:rsid w:val="008D329F"/>
    <w:rsid w:val="0095542D"/>
    <w:rsid w:val="009A6F68"/>
    <w:rsid w:val="00A97CE2"/>
    <w:rsid w:val="00B234F8"/>
    <w:rsid w:val="00C44245"/>
    <w:rsid w:val="00C65F88"/>
    <w:rsid w:val="00D43DFD"/>
    <w:rsid w:val="00D475FA"/>
    <w:rsid w:val="00DE0184"/>
    <w:rsid w:val="00E61B3B"/>
    <w:rsid w:val="00E95A8C"/>
    <w:rsid w:val="00EB3F69"/>
    <w:rsid w:val="00F14BB0"/>
    <w:rsid w:val="00F55C81"/>
    <w:rsid w:val="00FE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59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D425F99</Template>
  <TotalTime>7</TotalTime>
  <Pages>2</Pages>
  <Words>286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VALIANATOU MARIA</cp:lastModifiedBy>
  <cp:revision>7</cp:revision>
  <dcterms:created xsi:type="dcterms:W3CDTF">2025-11-21T12:00:00Z</dcterms:created>
  <dcterms:modified xsi:type="dcterms:W3CDTF">2025-11-21T12:07:00Z</dcterms:modified>
</cp:coreProperties>
</file>